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4672" w:rsidRDefault="00684672">
      <w:pPr>
        <w:tabs>
          <w:tab w:val="left" w:pos="1316"/>
          <w:tab w:val="left" w:pos="2431"/>
          <w:tab w:val="left" w:pos="3560"/>
          <w:tab w:val="left" w:pos="4619"/>
          <w:tab w:val="left" w:pos="5634"/>
          <w:tab w:val="left" w:pos="6589"/>
          <w:tab w:val="left" w:pos="7672"/>
          <w:tab w:val="left" w:pos="10061"/>
          <w:tab w:val="left" w:pos="11247"/>
        </w:tabs>
        <w:ind w:left="113"/>
      </w:pPr>
      <w:r>
        <w:t>Co Name</w:t>
      </w:r>
      <w:r>
        <w:tab/>
        <w:t>Address</w:t>
      </w:r>
      <w:r>
        <w:tab/>
        <w:t>City</w:t>
      </w:r>
      <w:r>
        <w:tab/>
        <w:t>State</w:t>
      </w:r>
      <w:r>
        <w:tab/>
        <w:t>Zip</w:t>
      </w:r>
      <w:r>
        <w:tab/>
        <w:t xml:space="preserve">Hiring </w:t>
      </w:r>
      <w:proofErr w:type="spellStart"/>
      <w:r>
        <w:t>Mgr</w:t>
      </w:r>
      <w:proofErr w:type="spellEnd"/>
      <w:r>
        <w:tab/>
        <w:t>Phone</w:t>
      </w:r>
      <w:r>
        <w:tab/>
        <w:t>Email</w:t>
      </w:r>
      <w:r>
        <w:tab/>
        <w:t>Contact Date</w:t>
      </w:r>
      <w:r>
        <w:tab/>
        <w:t>Comments</w:t>
      </w:r>
    </w:p>
    <w:p w:rsidR="00684672" w:rsidRDefault="00684672">
      <w:pPr>
        <w:tabs>
          <w:tab w:val="left" w:pos="1316"/>
          <w:tab w:val="left" w:pos="2431"/>
          <w:tab w:val="left" w:pos="3560"/>
          <w:tab w:val="left" w:pos="4619"/>
          <w:tab w:val="left" w:pos="5634"/>
          <w:tab w:val="left" w:pos="6589"/>
          <w:tab w:val="left" w:pos="7672"/>
          <w:tab w:val="left" w:pos="10061"/>
          <w:tab w:val="left" w:pos="11247"/>
        </w:tabs>
        <w:ind w:left="113"/>
      </w:pPr>
      <w:r>
        <w:t>Marty’s Lakewood Computer</w:t>
      </w:r>
      <w:r>
        <w:tab/>
        <w:t>147 Arbor Dr.</w:t>
      </w:r>
      <w:r>
        <w:tab/>
        <w:t>Lakewood</w:t>
      </w:r>
      <w:r>
        <w:tab/>
        <w:t>OH</w:t>
      </w:r>
      <w:r>
        <w:tab/>
        <w:t>44107</w:t>
      </w:r>
      <w:r>
        <w:tab/>
        <w:t>Jadyn Wilson</w:t>
      </w:r>
      <w:r>
        <w:tab/>
        <w:t>216-111-1212</w:t>
      </w:r>
      <w:r>
        <w:tab/>
        <w:t>Jadyn4@yahoo.com</w:t>
      </w:r>
      <w:r>
        <w:tab/>
      </w:r>
      <w:r>
        <w:tab/>
      </w:r>
    </w:p>
    <w:p w:rsidR="00684672" w:rsidRDefault="00684672">
      <w:pPr>
        <w:tabs>
          <w:tab w:val="left" w:pos="1316"/>
          <w:tab w:val="left" w:pos="2431"/>
          <w:tab w:val="left" w:pos="3560"/>
          <w:tab w:val="left" w:pos="4619"/>
          <w:tab w:val="left" w:pos="5634"/>
          <w:tab w:val="left" w:pos="6589"/>
          <w:tab w:val="left" w:pos="7672"/>
          <w:tab w:val="left" w:pos="10061"/>
          <w:tab w:val="left" w:pos="11247"/>
        </w:tabs>
        <w:ind w:left="113"/>
      </w:pPr>
      <w:r>
        <w:t>Frank’s Westside Computer</w:t>
      </w:r>
      <w:r>
        <w:tab/>
        <w:t xml:space="preserve">222 Front St. </w:t>
      </w:r>
      <w:r>
        <w:tab/>
        <w:t>Elyria</w:t>
      </w:r>
      <w:r>
        <w:tab/>
        <w:t>OH</w:t>
      </w:r>
      <w:r>
        <w:tab/>
        <w:t>44035</w:t>
      </w:r>
      <w:r>
        <w:tab/>
        <w:t>Fred Speck</w:t>
      </w:r>
      <w:r>
        <w:tab/>
        <w:t>440-444-2589</w:t>
      </w:r>
      <w:r>
        <w:tab/>
        <w:t>FASpeck@westside.com</w:t>
      </w:r>
      <w:r>
        <w:tab/>
      </w:r>
      <w:r>
        <w:tab/>
      </w:r>
    </w:p>
    <w:p w:rsidR="00684672" w:rsidRDefault="00684672">
      <w:pPr>
        <w:tabs>
          <w:tab w:val="left" w:pos="1316"/>
          <w:tab w:val="left" w:pos="2431"/>
          <w:tab w:val="left" w:pos="3560"/>
          <w:tab w:val="left" w:pos="4619"/>
          <w:tab w:val="left" w:pos="5634"/>
          <w:tab w:val="left" w:pos="6589"/>
          <w:tab w:val="left" w:pos="7672"/>
          <w:tab w:val="left" w:pos="10061"/>
          <w:tab w:val="left" w:pos="11247"/>
        </w:tabs>
        <w:ind w:left="113"/>
      </w:pPr>
      <w:r>
        <w:t>Central College Computers</w:t>
      </w:r>
      <w:r>
        <w:tab/>
        <w:t>745 South Dr.</w:t>
      </w:r>
      <w:r>
        <w:tab/>
        <w:t>Lakewood</w:t>
      </w:r>
      <w:r>
        <w:tab/>
        <w:t>OH</w:t>
      </w:r>
      <w:r>
        <w:tab/>
        <w:t>44107</w:t>
      </w:r>
      <w:r>
        <w:tab/>
        <w:t xml:space="preserve">Dennis </w:t>
      </w:r>
      <w:proofErr w:type="spellStart"/>
      <w:r>
        <w:t>Prynly</w:t>
      </w:r>
      <w:proofErr w:type="spellEnd"/>
      <w:r>
        <w:tab/>
        <w:t>216-357-6541</w:t>
      </w:r>
      <w:r>
        <w:tab/>
        <w:t>DLPrynly@comcast.net</w:t>
      </w:r>
      <w:r>
        <w:tab/>
      </w:r>
      <w:r>
        <w:tab/>
      </w:r>
    </w:p>
    <w:p w:rsidR="00684672" w:rsidRDefault="00684672">
      <w:pPr>
        <w:tabs>
          <w:tab w:val="left" w:pos="1316"/>
          <w:tab w:val="left" w:pos="2431"/>
          <w:tab w:val="left" w:pos="3560"/>
          <w:tab w:val="left" w:pos="4619"/>
          <w:tab w:val="left" w:pos="5634"/>
          <w:tab w:val="left" w:pos="6589"/>
          <w:tab w:val="left" w:pos="7672"/>
          <w:tab w:val="left" w:pos="10061"/>
          <w:tab w:val="left" w:pos="11247"/>
        </w:tabs>
        <w:ind w:left="113"/>
      </w:pPr>
      <w:proofErr w:type="spellStart"/>
      <w:r>
        <w:t>Ownby</w:t>
      </w:r>
      <w:proofErr w:type="spellEnd"/>
      <w:r>
        <w:t xml:space="preserve"> Computers</w:t>
      </w:r>
      <w:r>
        <w:tab/>
        <w:t>82 Bower St.</w:t>
      </w:r>
      <w:r>
        <w:tab/>
        <w:t>Parma</w:t>
      </w:r>
      <w:r>
        <w:tab/>
        <w:t>OH</w:t>
      </w:r>
      <w:r>
        <w:tab/>
        <w:t>44129</w:t>
      </w:r>
      <w:r>
        <w:tab/>
        <w:t>Venisha Downy</w:t>
      </w:r>
      <w:r>
        <w:tab/>
        <w:t>216-222-1234</w:t>
      </w:r>
      <w:r>
        <w:tab/>
        <w:t>VDowny@ownby.net</w:t>
      </w:r>
      <w:r>
        <w:tab/>
      </w:r>
      <w:r>
        <w:tab/>
      </w:r>
    </w:p>
    <w:p w:rsidR="00AC5CBD" w:rsidRDefault="00684672" w:rsidP="00684672">
      <w:pPr>
        <w:tabs>
          <w:tab w:val="left" w:pos="1316"/>
          <w:tab w:val="left" w:pos="2431"/>
          <w:tab w:val="left" w:pos="3560"/>
          <w:tab w:val="left" w:pos="4619"/>
          <w:tab w:val="left" w:pos="5634"/>
          <w:tab w:val="left" w:pos="6589"/>
          <w:tab w:val="left" w:pos="7672"/>
          <w:tab w:val="left" w:pos="10061"/>
          <w:tab w:val="left" w:pos="11247"/>
        </w:tabs>
        <w:ind w:left="113"/>
      </w:pPr>
      <w:r>
        <w:t>Emily’s Computer Sales</w:t>
      </w:r>
      <w:r>
        <w:tab/>
        <w:t>753 Grant Ave.</w:t>
      </w:r>
      <w:r>
        <w:tab/>
        <w:t>Elyria</w:t>
      </w:r>
      <w:r>
        <w:tab/>
        <w:t>OH</w:t>
      </w:r>
      <w:r>
        <w:tab/>
        <w:t>44035</w:t>
      </w:r>
      <w:r>
        <w:tab/>
        <w:t xml:space="preserve">Hayden </w:t>
      </w:r>
      <w:proofErr w:type="spellStart"/>
      <w:r>
        <w:t>Rogart</w:t>
      </w:r>
      <w:proofErr w:type="spellEnd"/>
      <w:r>
        <w:tab/>
        <w:t>440-999-3574</w:t>
      </w:r>
      <w:r>
        <w:tab/>
        <w:t>HPRogart@yahoo.com</w:t>
      </w:r>
      <w:r>
        <w:tab/>
      </w:r>
      <w:r>
        <w:tab/>
      </w:r>
      <w:bookmarkStart w:id="0" w:name="_GoBack"/>
      <w:bookmarkEnd w:id="0"/>
    </w:p>
    <w:sectPr w:rsidR="00AC5CBD" w:rsidSect="00AD31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19D"/>
    <w:rsid w:val="00170A25"/>
    <w:rsid w:val="00254911"/>
    <w:rsid w:val="0038535D"/>
    <w:rsid w:val="00684672"/>
    <w:rsid w:val="007D0D84"/>
    <w:rsid w:val="00984D70"/>
    <w:rsid w:val="009D42B6"/>
    <w:rsid w:val="00A8428E"/>
    <w:rsid w:val="00AC5CBD"/>
    <w:rsid w:val="00AD319D"/>
    <w:rsid w:val="00B14DDB"/>
    <w:rsid w:val="00CB7805"/>
    <w:rsid w:val="00E0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4CC68"/>
  <w15:chartTrackingRefBased/>
  <w15:docId w15:val="{EE97AAB4-3CB2-4643-B774-A96D483A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AD31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78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805"/>
    <w:rPr>
      <w:rFonts w:ascii="Segoe UI" w:hAnsi="Segoe UI" w:cs="Segoe UI"/>
      <w:sz w:val="18"/>
      <w:szCs w:val="18"/>
    </w:rPr>
  </w:style>
  <w:style w:type="table" w:styleId="GridTable5Dark-Accent1">
    <w:name w:val="Grid Table 5 Dark Accent 1"/>
    <w:basedOn w:val="TableNormal"/>
    <w:uiPriority w:val="50"/>
    <w:rsid w:val="009D42B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ll%20Murphy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2" ma:contentTypeDescription="Create a new document." ma:contentTypeScope="" ma:versionID="010bbcfea486a98ac62a328405f64d54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8e35419f45e058f70f8d033707a7090a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6CF7A-ACEB-4753-A690-1E531F99E2FE}"/>
</file>

<file path=customXml/itemProps2.xml><?xml version="1.0" encoding="utf-8"?>
<ds:datastoreItem xmlns:ds="http://schemas.openxmlformats.org/officeDocument/2006/customXml" ds:itemID="{8C2956BD-FDE9-47C3-B300-6A7122885EBA}"/>
</file>

<file path=customXml/itemProps3.xml><?xml version="1.0" encoding="utf-8"?>
<ds:datastoreItem xmlns:ds="http://schemas.openxmlformats.org/officeDocument/2006/customXml" ds:itemID="{86A2F377-A6BA-4830-9FBB-95BAECC53119}"/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Murphy</dc:creator>
  <cp:keywords/>
  <dc:description/>
  <cp:lastModifiedBy>Lab Student</cp:lastModifiedBy>
  <cp:revision>3</cp:revision>
  <cp:lastPrinted>2015-12-11T18:38:00Z</cp:lastPrinted>
  <dcterms:created xsi:type="dcterms:W3CDTF">2018-09-06T16:22:00Z</dcterms:created>
  <dcterms:modified xsi:type="dcterms:W3CDTF">2018-09-17T19:30:00Z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TC027869999991</vt:lpwstr>
  </property>
  <property fmtid="{D5CDD505-2E9C-101B-9397-08002B2CF9AE}" pid="3" name="ContentTypeId">
    <vt:lpwstr>0x010100812BFD1489235C42BE2F9F976FED7C71</vt:lpwstr>
  </property>
</Properties>
</file>